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9FA96" w14:textId="77777777" w:rsidR="00261765" w:rsidRDefault="00261765" w:rsidP="002617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IVES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54F4760" w14:textId="77777777" w:rsidR="00261765" w:rsidRDefault="00261765" w:rsidP="002617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Syseland</w:t>
      </w:r>
      <w:proofErr w:type="spellEnd"/>
      <w:r>
        <w:rPr>
          <w:rFonts w:ascii="Times New Roman" w:hAnsi="Times New Roman" w:cs="Times New Roman"/>
        </w:rPr>
        <w:t>, Norfolk. Yeoman.</w:t>
      </w:r>
    </w:p>
    <w:p w14:paraId="3D720385" w14:textId="77777777" w:rsidR="00261765" w:rsidRDefault="00261765" w:rsidP="00261765">
      <w:pPr>
        <w:rPr>
          <w:rFonts w:ascii="Times New Roman" w:hAnsi="Times New Roman" w:cs="Times New Roman"/>
        </w:rPr>
      </w:pPr>
    </w:p>
    <w:p w14:paraId="59FDD065" w14:textId="77777777" w:rsidR="00261765" w:rsidRDefault="00261765" w:rsidP="00261765">
      <w:pPr>
        <w:rPr>
          <w:rFonts w:ascii="Times New Roman" w:hAnsi="Times New Roman" w:cs="Times New Roman"/>
        </w:rPr>
      </w:pPr>
    </w:p>
    <w:p w14:paraId="79308CAD" w14:textId="77777777" w:rsidR="00261765" w:rsidRDefault="00261765" w:rsidP="002617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Henry Wentworth(q.v.) brought a plaint of debt against him and Thomas</w:t>
      </w:r>
    </w:p>
    <w:p w14:paraId="5691CED2" w14:textId="77777777" w:rsidR="00261765" w:rsidRDefault="00261765" w:rsidP="002617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Hardyng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Ingham</w:t>
      </w:r>
      <w:proofErr w:type="spellEnd"/>
      <w:r>
        <w:rPr>
          <w:rFonts w:ascii="Times New Roman" w:hAnsi="Times New Roman" w:cs="Times New Roman"/>
        </w:rPr>
        <w:t>(q.v.).</w:t>
      </w:r>
    </w:p>
    <w:p w14:paraId="32B81F70" w14:textId="77777777" w:rsidR="00261765" w:rsidRDefault="00261765" w:rsidP="002617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C9ADAA9" w14:textId="77777777" w:rsidR="00261765" w:rsidRDefault="00261765" w:rsidP="00261765">
      <w:pPr>
        <w:rPr>
          <w:rFonts w:ascii="Times New Roman" w:hAnsi="Times New Roman" w:cs="Times New Roman"/>
        </w:rPr>
      </w:pPr>
    </w:p>
    <w:p w14:paraId="3BC37078" w14:textId="77777777" w:rsidR="00261765" w:rsidRDefault="00261765" w:rsidP="00261765">
      <w:pPr>
        <w:rPr>
          <w:rFonts w:ascii="Times New Roman" w:hAnsi="Times New Roman" w:cs="Times New Roman"/>
        </w:rPr>
      </w:pPr>
    </w:p>
    <w:p w14:paraId="53BE74B9" w14:textId="77777777" w:rsidR="00261765" w:rsidRDefault="00261765" w:rsidP="002617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April 2019</w:t>
      </w:r>
    </w:p>
    <w:p w14:paraId="284673E5" w14:textId="77777777" w:rsidR="006B2F86" w:rsidRPr="00E71FC3" w:rsidRDefault="0026176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E32EE" w14:textId="77777777" w:rsidR="00261765" w:rsidRDefault="00261765" w:rsidP="00E71FC3">
      <w:r>
        <w:separator/>
      </w:r>
    </w:p>
  </w:endnote>
  <w:endnote w:type="continuationSeparator" w:id="0">
    <w:p w14:paraId="7602929F" w14:textId="77777777" w:rsidR="00261765" w:rsidRDefault="0026176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3E7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8E631" w14:textId="77777777" w:rsidR="00261765" w:rsidRDefault="00261765" w:rsidP="00E71FC3">
      <w:r>
        <w:separator/>
      </w:r>
    </w:p>
  </w:footnote>
  <w:footnote w:type="continuationSeparator" w:id="0">
    <w:p w14:paraId="505D226E" w14:textId="77777777" w:rsidR="00261765" w:rsidRDefault="0026176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765"/>
    <w:rsid w:val="001A7C09"/>
    <w:rsid w:val="0026176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0AC12"/>
  <w15:chartTrackingRefBased/>
  <w15:docId w15:val="{9D1549EB-BE25-4F71-BFA6-28E93E96A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76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2019-04-09T19:06:00Z</dcterms:created>
  <dcterms:modified xsi:type="dcterms:W3CDTF">2019-04-09T19:06:00Z</dcterms:modified>
</cp:coreProperties>
</file>